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6D9C40" w14:textId="77777777" w:rsidR="008A1A9E" w:rsidRDefault="008A1A9E" w:rsidP="008A1A9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Thomas BACON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620FFE84" w14:textId="77777777" w:rsidR="008A1A9E" w:rsidRDefault="008A1A9E" w:rsidP="008A1A9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Snettisham, Norfolk.</w:t>
      </w:r>
    </w:p>
    <w:p w14:paraId="1AA401CB" w14:textId="77777777" w:rsidR="008A1A9E" w:rsidRDefault="008A1A9E" w:rsidP="008A1A9E">
      <w:pPr>
        <w:pStyle w:val="NoSpacing"/>
        <w:tabs>
          <w:tab w:val="left" w:pos="720"/>
        </w:tabs>
        <w:rPr>
          <w:rStyle w:val="s1"/>
        </w:rPr>
      </w:pPr>
    </w:p>
    <w:p w14:paraId="20E59B8B" w14:textId="77777777" w:rsidR="008A1A9E" w:rsidRDefault="008A1A9E" w:rsidP="008A1A9E">
      <w:pPr>
        <w:pStyle w:val="NoSpacing"/>
        <w:tabs>
          <w:tab w:val="left" w:pos="720"/>
        </w:tabs>
        <w:rPr>
          <w:rStyle w:val="s1"/>
        </w:rPr>
      </w:pPr>
    </w:p>
    <w:p w14:paraId="238CF253" w14:textId="77777777" w:rsidR="008A1A9E" w:rsidRDefault="008A1A9E" w:rsidP="008A1A9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713910EC" w14:textId="77777777" w:rsidR="008A1A9E" w:rsidRDefault="008A1A9E" w:rsidP="008A1A9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492)</w:t>
      </w:r>
    </w:p>
    <w:p w14:paraId="354B2579" w14:textId="77777777" w:rsidR="008A1A9E" w:rsidRDefault="008A1A9E" w:rsidP="008A1A9E">
      <w:pPr>
        <w:pStyle w:val="NoSpacing"/>
        <w:tabs>
          <w:tab w:val="left" w:pos="720"/>
        </w:tabs>
        <w:rPr>
          <w:rStyle w:val="s1"/>
        </w:rPr>
      </w:pPr>
    </w:p>
    <w:p w14:paraId="1EE950A0" w14:textId="77777777" w:rsidR="008A1A9E" w:rsidRDefault="008A1A9E" w:rsidP="008A1A9E">
      <w:pPr>
        <w:pStyle w:val="NoSpacing"/>
        <w:tabs>
          <w:tab w:val="left" w:pos="720"/>
        </w:tabs>
        <w:rPr>
          <w:rStyle w:val="s1"/>
        </w:rPr>
      </w:pPr>
    </w:p>
    <w:p w14:paraId="77C6D068" w14:textId="77777777" w:rsidR="008A1A9E" w:rsidRDefault="008A1A9E" w:rsidP="008A1A9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4 March 2021</w:t>
      </w:r>
    </w:p>
    <w:p w14:paraId="5AD43DD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6687FD" w14:textId="77777777" w:rsidR="008A1A9E" w:rsidRDefault="008A1A9E" w:rsidP="009139A6">
      <w:r>
        <w:separator/>
      </w:r>
    </w:p>
  </w:endnote>
  <w:endnote w:type="continuationSeparator" w:id="0">
    <w:p w14:paraId="6F05B7F8" w14:textId="77777777" w:rsidR="008A1A9E" w:rsidRDefault="008A1A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07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6D0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86B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563090" w14:textId="77777777" w:rsidR="008A1A9E" w:rsidRDefault="008A1A9E" w:rsidP="009139A6">
      <w:r>
        <w:separator/>
      </w:r>
    </w:p>
  </w:footnote>
  <w:footnote w:type="continuationSeparator" w:id="0">
    <w:p w14:paraId="76726479" w14:textId="77777777" w:rsidR="008A1A9E" w:rsidRDefault="008A1A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B32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360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8E0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A9E"/>
    <w:rsid w:val="000666E0"/>
    <w:rsid w:val="002510B7"/>
    <w:rsid w:val="005C130B"/>
    <w:rsid w:val="00826F5C"/>
    <w:rsid w:val="008A1A9E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E3A5D"/>
  <w15:chartTrackingRefBased/>
  <w15:docId w15:val="{DA7DC5F5-FACE-425E-B0D8-22C9CDC38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A1A9E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8A1A9E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2021-03-29T16:26:00Z</dcterms:created>
  <dcterms:modified xsi:type="dcterms:W3CDTF">2021-03-29T16:26:00Z</dcterms:modified>
</cp:coreProperties>
</file>